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63AE1856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01C70">
        <w:rPr>
          <w:sz w:val="20"/>
          <w:szCs w:val="20"/>
          <w:lang w:eastAsia="ar-SA"/>
        </w:rPr>
        <w:t>4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405CF43B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ZP.26</w:t>
      </w:r>
      <w:r w:rsidR="00162B7A">
        <w:rPr>
          <w:rFonts w:ascii="Lato" w:hAnsi="Lato" w:cs="Calibri"/>
          <w:b/>
          <w:sz w:val="20"/>
          <w:szCs w:val="20"/>
          <w:lang w:eastAsia="zh-CN"/>
        </w:rPr>
        <w:t>.11</w:t>
      </w:r>
      <w:r w:rsidR="00AD53FD">
        <w:rPr>
          <w:rFonts w:ascii="Lato" w:hAnsi="Lato" w:cs="Calibri"/>
          <w:b/>
          <w:sz w:val="20"/>
          <w:szCs w:val="20"/>
          <w:lang w:eastAsia="zh-CN"/>
        </w:rPr>
        <w:t>.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1989B5A0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0BF2D316" w14:textId="4EC21321" w:rsidR="002330C7" w:rsidRPr="002330C7" w:rsidRDefault="00062CA2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>
        <w:rPr>
          <w:rFonts w:eastAsia="Times New Roman" w:cs="Calibri"/>
          <w:b/>
          <w:sz w:val="24"/>
          <w:szCs w:val="20"/>
          <w:lang w:eastAsia="ar-SA"/>
        </w:rPr>
        <w:t xml:space="preserve">WYKAZ </w:t>
      </w:r>
      <w:r w:rsidR="00201C70">
        <w:rPr>
          <w:rFonts w:eastAsia="Times New Roman" w:cs="Calibri"/>
          <w:b/>
          <w:sz w:val="24"/>
          <w:szCs w:val="20"/>
          <w:lang w:eastAsia="ar-SA"/>
        </w:rPr>
        <w:t>USŁUG</w:t>
      </w:r>
    </w:p>
    <w:p w14:paraId="26D5C52F" w14:textId="6AE84F1B" w:rsidR="00201C70" w:rsidRPr="00201C70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p w14:paraId="5F81B73C" w14:textId="41EE8881" w:rsidR="00DC4E2D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Przystępując do udziału w postępowaniu o udzielenie zamówienie w trybie podstawowym z możliwością negocjacji na </w:t>
      </w:r>
      <w:r w:rsidRPr="00201C70">
        <w:rPr>
          <w:rFonts w:eastAsia="Times New Roman" w:cs="Calibri"/>
          <w:b/>
          <w:bCs/>
          <w:szCs w:val="20"/>
          <w:lang w:eastAsia="ar-SA"/>
        </w:rPr>
        <w:t>„</w:t>
      </w:r>
      <w:r w:rsidRPr="000B368D">
        <w:rPr>
          <w:b/>
          <w:bCs/>
          <w:szCs w:val="20"/>
        </w:rPr>
        <w:t>Monitoring</w:t>
      </w:r>
      <w:r w:rsidR="00C4533E">
        <w:rPr>
          <w:b/>
          <w:bCs/>
          <w:szCs w:val="20"/>
        </w:rPr>
        <w:t xml:space="preserve"> </w:t>
      </w:r>
      <w:r w:rsidR="00AD53FD" w:rsidRPr="00BA72A4">
        <w:rPr>
          <w:b/>
          <w:bCs/>
        </w:rPr>
        <w:t>elementów fizykochemicznych jakości wód</w:t>
      </w:r>
      <w:r w:rsidR="00AD53FD" w:rsidRPr="00D67088">
        <w:rPr>
          <w:b/>
          <w:bCs/>
        </w:rPr>
        <w:t xml:space="preserve"> </w:t>
      </w:r>
      <w:r w:rsidRPr="000B368D">
        <w:rPr>
          <w:b/>
          <w:bCs/>
          <w:szCs w:val="20"/>
        </w:rPr>
        <w:t>na obszarze projektu LIFE13 NAT/PL/000050</w:t>
      </w:r>
      <w:r w:rsidRPr="00201C70">
        <w:rPr>
          <w:rFonts w:eastAsia="Times New Roman" w:cs="Calibri"/>
          <w:b/>
          <w:bCs/>
          <w:szCs w:val="20"/>
          <w:lang w:eastAsia="ar-SA"/>
        </w:rPr>
        <w:t xml:space="preserve">” </w:t>
      </w:r>
      <w:r w:rsidRPr="00201C70">
        <w:rPr>
          <w:rFonts w:eastAsia="Times New Roman" w:cs="Calibri"/>
          <w:szCs w:val="20"/>
          <w:lang w:eastAsia="ar-SA"/>
        </w:rPr>
        <w:t>przedstawiam wykaz wykonanych usług, spełniających warunki wskazane w Rozdziale XV pkt 2.4. SWZ, z podaniem ich rodzaju i wartości, daty i podmiotu na rzecz, którego usługi zostały wykonane.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393"/>
        <w:gridCol w:w="2168"/>
        <w:gridCol w:w="1084"/>
        <w:gridCol w:w="1086"/>
        <w:gridCol w:w="2126"/>
      </w:tblGrid>
      <w:tr w:rsidR="00201C70" w:rsidRPr="00213EE9" w14:paraId="7FBF5DE0" w14:textId="77777777" w:rsidTr="00E40EA3">
        <w:trPr>
          <w:trHeight w:val="2520"/>
        </w:trPr>
        <w:tc>
          <w:tcPr>
            <w:tcW w:w="318" w:type="pct"/>
            <w:shd w:val="clear" w:color="auto" w:fill="D9D9D9"/>
          </w:tcPr>
          <w:p w14:paraId="3AE5A00B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16399BDE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L.p.</w:t>
            </w:r>
          </w:p>
        </w:tc>
        <w:tc>
          <w:tcPr>
            <w:tcW w:w="1265" w:type="pct"/>
            <w:shd w:val="clear" w:color="auto" w:fill="D9D9D9"/>
          </w:tcPr>
          <w:p w14:paraId="3B1D4D45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6E2A1DB1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Przedmiot zamówienia</w:t>
            </w:r>
          </w:p>
        </w:tc>
        <w:tc>
          <w:tcPr>
            <w:tcW w:w="1146" w:type="pct"/>
            <w:shd w:val="clear" w:color="auto" w:fill="D9D9D9"/>
          </w:tcPr>
          <w:p w14:paraId="60C1F008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0B224FEE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Wartość zamówienia</w:t>
            </w:r>
          </w:p>
        </w:tc>
        <w:tc>
          <w:tcPr>
            <w:tcW w:w="1147" w:type="pct"/>
            <w:gridSpan w:val="2"/>
            <w:shd w:val="clear" w:color="auto" w:fill="D9D9D9"/>
          </w:tcPr>
          <w:p w14:paraId="3E611BF4" w14:textId="77777777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Termin wykonania zamówienia</w:t>
            </w:r>
          </w:p>
          <w:p w14:paraId="2E7A25DA" w14:textId="724F9F4B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od  (mm/rrrr)  do (mm/rrrr)</w:t>
            </w:r>
          </w:p>
        </w:tc>
        <w:tc>
          <w:tcPr>
            <w:tcW w:w="1124" w:type="pct"/>
            <w:shd w:val="clear" w:color="auto" w:fill="D9D9D9"/>
          </w:tcPr>
          <w:p w14:paraId="7DF01E17" w14:textId="52C7A432" w:rsidR="00201C70" w:rsidRPr="00213EE9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213EE9">
              <w:rPr>
                <w:rFonts w:cs="Calibri"/>
                <w:b/>
                <w:color w:val="000000" w:themeColor="text1"/>
                <w:szCs w:val="20"/>
              </w:rPr>
              <w:t>Podmiot na rzecz, którego usługi zostały wykonane</w:t>
            </w:r>
          </w:p>
        </w:tc>
      </w:tr>
      <w:tr w:rsidR="00201C70" w:rsidRPr="00213EE9" w14:paraId="26030222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6B814E96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213EE9">
              <w:rPr>
                <w:rFonts w:cs="Calibri"/>
                <w:color w:val="000000" w:themeColor="text1"/>
              </w:rPr>
              <w:t>1.</w:t>
            </w:r>
          </w:p>
        </w:tc>
        <w:tc>
          <w:tcPr>
            <w:tcW w:w="1265" w:type="pct"/>
          </w:tcPr>
          <w:p w14:paraId="5AB0C634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AB0A084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750AC9CE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9ECEC95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13CD6A3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201C70" w:rsidRPr="00213EE9" w14:paraId="3C5B918E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5C75A0CD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213EE9">
              <w:rPr>
                <w:rFonts w:cs="Calibri"/>
                <w:color w:val="000000" w:themeColor="text1"/>
              </w:rPr>
              <w:t>2.</w:t>
            </w:r>
          </w:p>
        </w:tc>
        <w:tc>
          <w:tcPr>
            <w:tcW w:w="1265" w:type="pct"/>
          </w:tcPr>
          <w:p w14:paraId="27A6B922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2190CF7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561341BC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BCDB99D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E56A096" w14:textId="77777777" w:rsidR="00201C70" w:rsidRPr="00213EE9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</w:tbl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548EAF7" w14:textId="77777777" w:rsidR="00AE6006" w:rsidRPr="002330C7" w:rsidRDefault="00AE6006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5EC12A6B" w14:textId="5863590F" w:rsidR="00201C70" w:rsidRPr="00201C70" w:rsidRDefault="00201C70" w:rsidP="00201C70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 </w:t>
      </w:r>
      <w:r w:rsidRPr="00201C70">
        <w:rPr>
          <w:rFonts w:eastAsia="Times New Roman" w:cs="Calibri"/>
          <w:b/>
          <w:bCs/>
          <w:i/>
          <w:iCs/>
          <w:szCs w:val="20"/>
          <w:lang w:eastAsia="ar-SA"/>
        </w:rPr>
        <w:t xml:space="preserve">Informacja dla wykonawcy: </w:t>
      </w:r>
    </w:p>
    <w:p w14:paraId="6FA8D992" w14:textId="26E2E880" w:rsidR="0035521A" w:rsidRPr="0035521A" w:rsidRDefault="00201C70" w:rsidP="00201C70">
      <w:pPr>
        <w:tabs>
          <w:tab w:val="left" w:pos="3408"/>
        </w:tabs>
      </w:pPr>
      <w:r w:rsidRPr="00201C70">
        <w:rPr>
          <w:i/>
          <w:iCs/>
        </w:rPr>
        <w:t xml:space="preserve">Wykaz musi być opatrzony przez osobę lub osoby uprawnione do reprezentowania Wykonawcy </w:t>
      </w:r>
      <w:r w:rsidRPr="00201C70">
        <w:rPr>
          <w:b/>
          <w:bCs/>
          <w:i/>
          <w:iCs/>
        </w:rPr>
        <w:t>kwalifikowanym podpisem elektronicznym, podpisem zaufanym lub podpisem osobistym</w:t>
      </w:r>
      <w:r w:rsidR="0035521A"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419C" w14:textId="77777777" w:rsidR="00414763" w:rsidRDefault="00414763" w:rsidP="006C57B8">
      <w:pPr>
        <w:spacing w:after="0" w:line="240" w:lineRule="auto"/>
      </w:pPr>
      <w:r>
        <w:separator/>
      </w:r>
    </w:p>
  </w:endnote>
  <w:endnote w:type="continuationSeparator" w:id="0">
    <w:p w14:paraId="1C8B2EE9" w14:textId="77777777" w:rsidR="00414763" w:rsidRDefault="00414763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F6224" w14:textId="77777777" w:rsidR="00414763" w:rsidRDefault="00414763" w:rsidP="006C57B8">
      <w:pPr>
        <w:spacing w:after="0" w:line="240" w:lineRule="auto"/>
      </w:pPr>
      <w:r>
        <w:separator/>
      </w:r>
    </w:p>
  </w:footnote>
  <w:footnote w:type="continuationSeparator" w:id="0">
    <w:p w14:paraId="64F6A023" w14:textId="77777777" w:rsidR="00414763" w:rsidRDefault="00414763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8047F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1"/>
  </w:num>
  <w:num w:numId="2" w16cid:durableId="107330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C74"/>
    <w:rsid w:val="000120BA"/>
    <w:rsid w:val="00012A65"/>
    <w:rsid w:val="00020663"/>
    <w:rsid w:val="00026553"/>
    <w:rsid w:val="00030B8B"/>
    <w:rsid w:val="00031BA7"/>
    <w:rsid w:val="000441D8"/>
    <w:rsid w:val="00057EFE"/>
    <w:rsid w:val="00061C2B"/>
    <w:rsid w:val="00062CA2"/>
    <w:rsid w:val="00064512"/>
    <w:rsid w:val="0006745C"/>
    <w:rsid w:val="00086BCE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430EE"/>
    <w:rsid w:val="00151274"/>
    <w:rsid w:val="00153B03"/>
    <w:rsid w:val="00162B7A"/>
    <w:rsid w:val="00162C5A"/>
    <w:rsid w:val="00180120"/>
    <w:rsid w:val="001A0B2E"/>
    <w:rsid w:val="001A61D3"/>
    <w:rsid w:val="001A6335"/>
    <w:rsid w:val="001B0535"/>
    <w:rsid w:val="001B79FF"/>
    <w:rsid w:val="001C4F65"/>
    <w:rsid w:val="001D13AA"/>
    <w:rsid w:val="001D7DAA"/>
    <w:rsid w:val="001F7A3C"/>
    <w:rsid w:val="00201C70"/>
    <w:rsid w:val="00201CD5"/>
    <w:rsid w:val="00213EE9"/>
    <w:rsid w:val="002330C7"/>
    <w:rsid w:val="00244A1D"/>
    <w:rsid w:val="0024544E"/>
    <w:rsid w:val="00254303"/>
    <w:rsid w:val="002579F4"/>
    <w:rsid w:val="00275747"/>
    <w:rsid w:val="00283547"/>
    <w:rsid w:val="002C4620"/>
    <w:rsid w:val="002C4C50"/>
    <w:rsid w:val="002C61C4"/>
    <w:rsid w:val="002D332C"/>
    <w:rsid w:val="00304152"/>
    <w:rsid w:val="00306CE0"/>
    <w:rsid w:val="00307A50"/>
    <w:rsid w:val="00311DD7"/>
    <w:rsid w:val="00325594"/>
    <w:rsid w:val="00326C0B"/>
    <w:rsid w:val="0035103E"/>
    <w:rsid w:val="0035521A"/>
    <w:rsid w:val="003963F8"/>
    <w:rsid w:val="0039679A"/>
    <w:rsid w:val="003B5164"/>
    <w:rsid w:val="003B6874"/>
    <w:rsid w:val="003C415B"/>
    <w:rsid w:val="003C7688"/>
    <w:rsid w:val="003D07EA"/>
    <w:rsid w:val="003F2E96"/>
    <w:rsid w:val="003F33D0"/>
    <w:rsid w:val="003F4637"/>
    <w:rsid w:val="003F7822"/>
    <w:rsid w:val="00414763"/>
    <w:rsid w:val="00444BB7"/>
    <w:rsid w:val="0045119B"/>
    <w:rsid w:val="00457B99"/>
    <w:rsid w:val="004667B3"/>
    <w:rsid w:val="00467963"/>
    <w:rsid w:val="00467E5C"/>
    <w:rsid w:val="0047138E"/>
    <w:rsid w:val="0047756F"/>
    <w:rsid w:val="00490528"/>
    <w:rsid w:val="00495517"/>
    <w:rsid w:val="00495EA6"/>
    <w:rsid w:val="004A4AAA"/>
    <w:rsid w:val="004B6D1D"/>
    <w:rsid w:val="004B77AB"/>
    <w:rsid w:val="004B78D7"/>
    <w:rsid w:val="004C3588"/>
    <w:rsid w:val="004D31EE"/>
    <w:rsid w:val="004D4482"/>
    <w:rsid w:val="004D6E16"/>
    <w:rsid w:val="004F6BC4"/>
    <w:rsid w:val="00513E5A"/>
    <w:rsid w:val="005157FF"/>
    <w:rsid w:val="005210B7"/>
    <w:rsid w:val="00521921"/>
    <w:rsid w:val="005305EF"/>
    <w:rsid w:val="005435E7"/>
    <w:rsid w:val="00546F1F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9F7"/>
    <w:rsid w:val="005F7A56"/>
    <w:rsid w:val="00613D6A"/>
    <w:rsid w:val="00631319"/>
    <w:rsid w:val="00634F47"/>
    <w:rsid w:val="006434B6"/>
    <w:rsid w:val="0064691A"/>
    <w:rsid w:val="00657479"/>
    <w:rsid w:val="00660499"/>
    <w:rsid w:val="00665838"/>
    <w:rsid w:val="00667DF5"/>
    <w:rsid w:val="006913BB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40386"/>
    <w:rsid w:val="0078473E"/>
    <w:rsid w:val="00784B59"/>
    <w:rsid w:val="0079063F"/>
    <w:rsid w:val="00791F99"/>
    <w:rsid w:val="007A4CAA"/>
    <w:rsid w:val="007A58E7"/>
    <w:rsid w:val="007C5E69"/>
    <w:rsid w:val="007D31F3"/>
    <w:rsid w:val="007E17DE"/>
    <w:rsid w:val="007F4B7C"/>
    <w:rsid w:val="008047FA"/>
    <w:rsid w:val="00814125"/>
    <w:rsid w:val="00821641"/>
    <w:rsid w:val="00822AD6"/>
    <w:rsid w:val="00826048"/>
    <w:rsid w:val="008316A1"/>
    <w:rsid w:val="00834247"/>
    <w:rsid w:val="008549CD"/>
    <w:rsid w:val="00855CA4"/>
    <w:rsid w:val="00863317"/>
    <w:rsid w:val="008671A4"/>
    <w:rsid w:val="00870483"/>
    <w:rsid w:val="00870491"/>
    <w:rsid w:val="00871241"/>
    <w:rsid w:val="008759D3"/>
    <w:rsid w:val="00884272"/>
    <w:rsid w:val="00886EF4"/>
    <w:rsid w:val="008903EE"/>
    <w:rsid w:val="008B66B3"/>
    <w:rsid w:val="008D449D"/>
    <w:rsid w:val="00901C95"/>
    <w:rsid w:val="00914F44"/>
    <w:rsid w:val="009407D2"/>
    <w:rsid w:val="009447BA"/>
    <w:rsid w:val="00954DC5"/>
    <w:rsid w:val="00964A0F"/>
    <w:rsid w:val="0096761B"/>
    <w:rsid w:val="00970EA4"/>
    <w:rsid w:val="009740D8"/>
    <w:rsid w:val="009904AA"/>
    <w:rsid w:val="009933D1"/>
    <w:rsid w:val="0099592C"/>
    <w:rsid w:val="009B16E9"/>
    <w:rsid w:val="009B402A"/>
    <w:rsid w:val="009B69A1"/>
    <w:rsid w:val="009C4A2F"/>
    <w:rsid w:val="009D5ED0"/>
    <w:rsid w:val="009E013D"/>
    <w:rsid w:val="00A0786C"/>
    <w:rsid w:val="00A11702"/>
    <w:rsid w:val="00A165A7"/>
    <w:rsid w:val="00A27157"/>
    <w:rsid w:val="00A340E4"/>
    <w:rsid w:val="00A447F2"/>
    <w:rsid w:val="00A46176"/>
    <w:rsid w:val="00A50841"/>
    <w:rsid w:val="00A71F78"/>
    <w:rsid w:val="00A851A1"/>
    <w:rsid w:val="00A900B1"/>
    <w:rsid w:val="00A96682"/>
    <w:rsid w:val="00AB420A"/>
    <w:rsid w:val="00AC7F7B"/>
    <w:rsid w:val="00AD53FD"/>
    <w:rsid w:val="00AE5A1A"/>
    <w:rsid w:val="00AE6006"/>
    <w:rsid w:val="00AF159E"/>
    <w:rsid w:val="00AF33EB"/>
    <w:rsid w:val="00B128A3"/>
    <w:rsid w:val="00B3251B"/>
    <w:rsid w:val="00B4270A"/>
    <w:rsid w:val="00B42889"/>
    <w:rsid w:val="00B550D6"/>
    <w:rsid w:val="00B62D08"/>
    <w:rsid w:val="00B710CB"/>
    <w:rsid w:val="00B77ECC"/>
    <w:rsid w:val="00B8414A"/>
    <w:rsid w:val="00B9145B"/>
    <w:rsid w:val="00B936A6"/>
    <w:rsid w:val="00BA463F"/>
    <w:rsid w:val="00BD5E23"/>
    <w:rsid w:val="00BE2C6B"/>
    <w:rsid w:val="00BE3D50"/>
    <w:rsid w:val="00BE7444"/>
    <w:rsid w:val="00BF0945"/>
    <w:rsid w:val="00BF5FF4"/>
    <w:rsid w:val="00C01366"/>
    <w:rsid w:val="00C3111E"/>
    <w:rsid w:val="00C32882"/>
    <w:rsid w:val="00C35A46"/>
    <w:rsid w:val="00C4533E"/>
    <w:rsid w:val="00C64519"/>
    <w:rsid w:val="00C7346C"/>
    <w:rsid w:val="00CA64C7"/>
    <w:rsid w:val="00CA6687"/>
    <w:rsid w:val="00CA67B7"/>
    <w:rsid w:val="00CB0DF2"/>
    <w:rsid w:val="00CC4E71"/>
    <w:rsid w:val="00CE3EBE"/>
    <w:rsid w:val="00CF39FD"/>
    <w:rsid w:val="00D02B35"/>
    <w:rsid w:val="00D432D3"/>
    <w:rsid w:val="00D46B65"/>
    <w:rsid w:val="00D50455"/>
    <w:rsid w:val="00D54E75"/>
    <w:rsid w:val="00D70B0B"/>
    <w:rsid w:val="00D74814"/>
    <w:rsid w:val="00D75BA0"/>
    <w:rsid w:val="00D8465D"/>
    <w:rsid w:val="00D9479B"/>
    <w:rsid w:val="00D9733A"/>
    <w:rsid w:val="00DB3C9A"/>
    <w:rsid w:val="00DB729C"/>
    <w:rsid w:val="00DC4E2D"/>
    <w:rsid w:val="00DD01A1"/>
    <w:rsid w:val="00DE1A26"/>
    <w:rsid w:val="00E04EAA"/>
    <w:rsid w:val="00E13850"/>
    <w:rsid w:val="00E14B44"/>
    <w:rsid w:val="00E24C4F"/>
    <w:rsid w:val="00E258E7"/>
    <w:rsid w:val="00E3320C"/>
    <w:rsid w:val="00E37A0D"/>
    <w:rsid w:val="00E56827"/>
    <w:rsid w:val="00E61D46"/>
    <w:rsid w:val="00E84BF2"/>
    <w:rsid w:val="00E903BF"/>
    <w:rsid w:val="00E93DF7"/>
    <w:rsid w:val="00E97902"/>
    <w:rsid w:val="00EA7397"/>
    <w:rsid w:val="00ED5E1E"/>
    <w:rsid w:val="00EE39BD"/>
    <w:rsid w:val="00EF14F1"/>
    <w:rsid w:val="00EF2F4D"/>
    <w:rsid w:val="00EF5382"/>
    <w:rsid w:val="00EF5E11"/>
    <w:rsid w:val="00F077BF"/>
    <w:rsid w:val="00F155A2"/>
    <w:rsid w:val="00F23E91"/>
    <w:rsid w:val="00F27574"/>
    <w:rsid w:val="00F30A34"/>
    <w:rsid w:val="00F33114"/>
    <w:rsid w:val="00F52751"/>
    <w:rsid w:val="00F56C9E"/>
    <w:rsid w:val="00F67D4E"/>
    <w:rsid w:val="00F70C77"/>
    <w:rsid w:val="00F86A1A"/>
    <w:rsid w:val="00F86CBE"/>
    <w:rsid w:val="00F956C9"/>
    <w:rsid w:val="00FA4158"/>
    <w:rsid w:val="00FB6837"/>
    <w:rsid w:val="00FC3D04"/>
    <w:rsid w:val="00FC3FCE"/>
    <w:rsid w:val="00FC672D"/>
    <w:rsid w:val="00FD607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15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31</cp:revision>
  <cp:lastPrinted>2026-03-26T13:37:00Z</cp:lastPrinted>
  <dcterms:created xsi:type="dcterms:W3CDTF">2024-12-11T15:16:00Z</dcterms:created>
  <dcterms:modified xsi:type="dcterms:W3CDTF">2026-05-05T12:30:00Z</dcterms:modified>
</cp:coreProperties>
</file>